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019C9" w14:textId="311B528E" w:rsidR="00B65CD6" w:rsidRPr="00C07EA0" w:rsidRDefault="00C64F89" w:rsidP="00C07EA0">
      <w:pPr>
        <w:pStyle w:val="CH"/>
        <w:rPr>
          <w:lang w:val="de-DE"/>
        </w:rPr>
      </w:pPr>
      <w:bookmarkStart w:id="0" w:name="historyclause"/>
      <w:r w:rsidRPr="00870F13">
        <w:rPr>
          <w:lang w:val="de-DE"/>
        </w:rPr>
        <w:t xml:space="preserve">3GPP </w:t>
      </w:r>
      <w:r w:rsidR="00154B96" w:rsidRPr="00870F13">
        <w:rPr>
          <w:lang w:val="de-DE"/>
        </w:rPr>
        <w:t>TSG-</w:t>
      </w:r>
      <w:r w:rsidRPr="00870F13">
        <w:rPr>
          <w:lang w:val="de-DE"/>
        </w:rPr>
        <w:t>RAN Meeting #</w:t>
      </w:r>
      <w:r w:rsidR="00154B96" w:rsidRPr="00870F13">
        <w:rPr>
          <w:lang w:val="de-DE"/>
        </w:rPr>
        <w:t>9</w:t>
      </w:r>
      <w:r w:rsidR="008301E7" w:rsidRPr="00870F13">
        <w:rPr>
          <w:lang w:val="de-DE"/>
        </w:rPr>
        <w:t>5</w:t>
      </w:r>
      <w:r w:rsidRPr="00870F13">
        <w:rPr>
          <w:lang w:val="de-DE"/>
        </w:rPr>
        <w:t>e</w:t>
      </w:r>
      <w:r w:rsidRPr="00870F13">
        <w:rPr>
          <w:lang w:val="de-DE"/>
        </w:rPr>
        <w:tab/>
      </w:r>
      <w:r w:rsidRPr="00870F13">
        <w:rPr>
          <w:lang w:val="de-DE"/>
        </w:rPr>
        <w:tab/>
      </w:r>
      <w:r w:rsidR="00E82C8F" w:rsidRPr="00870F13">
        <w:rPr>
          <w:lang w:val="de-DE"/>
        </w:rPr>
        <w:t>R</w:t>
      </w:r>
      <w:r w:rsidR="00154B96" w:rsidRPr="00870F13">
        <w:rPr>
          <w:lang w:val="de-DE"/>
        </w:rPr>
        <w:t>P</w:t>
      </w:r>
      <w:r w:rsidR="00E82C8F" w:rsidRPr="00870F13">
        <w:rPr>
          <w:lang w:val="de-DE"/>
        </w:rPr>
        <w:t>-2</w:t>
      </w:r>
      <w:r w:rsidR="008301E7" w:rsidRPr="00870F13">
        <w:rPr>
          <w:lang w:val="de-DE"/>
        </w:rPr>
        <w:t>2</w:t>
      </w:r>
      <w:r w:rsidR="00870F13" w:rsidRPr="00870F13">
        <w:rPr>
          <w:lang w:val="en-150"/>
        </w:rPr>
        <w:t>0134</w:t>
      </w:r>
      <w:r w:rsidR="00C07EA0">
        <w:rPr>
          <w:lang w:val="de-DE"/>
        </w:rPr>
        <w:br/>
      </w:r>
      <w:r w:rsidR="00840990" w:rsidRPr="005B0B43">
        <w:t xml:space="preserve">Electronic meeting, </w:t>
      </w:r>
      <w:r w:rsidR="008301E7">
        <w:t>March 17</w:t>
      </w:r>
      <w:r w:rsidR="00840990">
        <w:t xml:space="preserve"> </w:t>
      </w:r>
      <w:r w:rsidR="008301E7">
        <w:t>-</w:t>
      </w:r>
      <w:r w:rsidR="00840990">
        <w:t xml:space="preserve"> </w:t>
      </w:r>
      <w:r w:rsidR="008301E7">
        <w:t>23</w:t>
      </w:r>
      <w:r w:rsidR="00840990">
        <w:t>,</w:t>
      </w:r>
      <w:r w:rsidR="00840990" w:rsidRPr="005B0B43">
        <w:t xml:space="preserve"> 202</w:t>
      </w:r>
      <w:r w:rsidR="008301E7">
        <w:t>2</w:t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2AADBBD0" w14:textId="6F37BC5A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Title:</w:t>
      </w:r>
      <w:r w:rsidRPr="0070310F">
        <w:rPr>
          <w:color w:val="000000"/>
        </w:rPr>
        <w:tab/>
      </w:r>
      <w:r w:rsidRPr="00E85628">
        <w:rPr>
          <w:color w:val="000000"/>
        </w:rPr>
        <w:t>LS</w:t>
      </w:r>
      <w:r w:rsidR="00313250">
        <w:rPr>
          <w:color w:val="000000"/>
          <w:lang w:val="en-150"/>
        </w:rPr>
        <w:t xml:space="preserve"> response</w:t>
      </w:r>
      <w:r w:rsidRPr="00E85628">
        <w:rPr>
          <w:color w:val="000000"/>
        </w:rPr>
        <w:t xml:space="preserve"> </w:t>
      </w:r>
      <w:r w:rsidR="001E0F14">
        <w:rPr>
          <w:color w:val="000000"/>
        </w:rPr>
        <w:t xml:space="preserve">to </w:t>
      </w:r>
      <w:r w:rsidR="00D16026">
        <w:rPr>
          <w:color w:val="000000"/>
          <w:lang w:val="en-150"/>
        </w:rPr>
        <w:t xml:space="preserve">ETSI TC LI </w:t>
      </w:r>
      <w:r w:rsidR="001E0F14">
        <w:rPr>
          <w:color w:val="000000"/>
        </w:rPr>
        <w:t xml:space="preserve">on </w:t>
      </w:r>
      <w:r w:rsidR="00D16026" w:rsidRPr="00D16026">
        <w:rPr>
          <w:color w:val="000000"/>
        </w:rPr>
        <w:t>Location Services</w:t>
      </w:r>
      <w:r w:rsidR="00D16026">
        <w:rPr>
          <w:color w:val="000000"/>
          <w:lang w:val="en-150"/>
        </w:rPr>
        <w:t xml:space="preserve"> for</w:t>
      </w:r>
      <w:r w:rsidR="00D16026" w:rsidRPr="00D16026">
        <w:rPr>
          <w:color w:val="000000"/>
        </w:rPr>
        <w:t xml:space="preserve"> Drones</w:t>
      </w:r>
    </w:p>
    <w:p w14:paraId="660AD53B" w14:textId="0983B557" w:rsidR="00BC090C" w:rsidRPr="0070310F" w:rsidRDefault="00BC090C" w:rsidP="00BC090C">
      <w:pPr>
        <w:pStyle w:val="Title"/>
        <w:rPr>
          <w:color w:val="000000"/>
        </w:rPr>
      </w:pPr>
      <w:r w:rsidRPr="00411D71">
        <w:rPr>
          <w:color w:val="000000"/>
        </w:rPr>
        <w:t>Response to:</w:t>
      </w:r>
      <w:r w:rsidRPr="00411D71">
        <w:rPr>
          <w:color w:val="000000"/>
        </w:rPr>
        <w:tab/>
      </w:r>
      <w:r w:rsidR="00345031" w:rsidRPr="00411D71">
        <w:rPr>
          <w:color w:val="000000"/>
        </w:rPr>
        <w:t>(</w:t>
      </w:r>
      <w:r w:rsidR="00D16026" w:rsidRPr="00411D71">
        <w:rPr>
          <w:color w:val="000000"/>
        </w:rPr>
        <w:t>R</w:t>
      </w:r>
      <w:r w:rsidR="008301E7" w:rsidRPr="00411D71">
        <w:rPr>
          <w:color w:val="000000"/>
        </w:rPr>
        <w:t>P</w:t>
      </w:r>
      <w:r w:rsidR="00D16026" w:rsidRPr="00411D71">
        <w:rPr>
          <w:color w:val="000000"/>
        </w:rPr>
        <w:t>-2</w:t>
      </w:r>
      <w:r w:rsidR="008301E7" w:rsidRPr="00411D71">
        <w:rPr>
          <w:color w:val="000000"/>
        </w:rPr>
        <w:t>2</w:t>
      </w:r>
      <w:r w:rsidR="00411D71" w:rsidRPr="00411D71">
        <w:rPr>
          <w:color w:val="000000"/>
          <w:lang w:val="en-150"/>
        </w:rPr>
        <w:t>0030</w:t>
      </w:r>
      <w:r w:rsidR="00345031">
        <w:rPr>
          <w:color w:val="000000"/>
        </w:rPr>
        <w:t>)</w:t>
      </w:r>
      <w:r w:rsidR="00345031" w:rsidRPr="00345031">
        <w:rPr>
          <w:color w:val="000000"/>
        </w:rPr>
        <w:t xml:space="preserve"> </w:t>
      </w:r>
      <w:proofErr w:type="gramStart"/>
      <w:r w:rsidR="00D16026" w:rsidRPr="00D16026">
        <w:rPr>
          <w:color w:val="000000"/>
        </w:rPr>
        <w:t>LI(</w:t>
      </w:r>
      <w:proofErr w:type="gramEnd"/>
      <w:r w:rsidR="00D16026" w:rsidRPr="00D16026">
        <w:rPr>
          <w:color w:val="000000"/>
        </w:rPr>
        <w:t>2</w:t>
      </w:r>
      <w:r w:rsidR="008301E7">
        <w:rPr>
          <w:color w:val="000000"/>
        </w:rPr>
        <w:t>2</w:t>
      </w:r>
      <w:r w:rsidR="00D16026" w:rsidRPr="00D16026">
        <w:rPr>
          <w:color w:val="000000"/>
        </w:rPr>
        <w:t>)P5</w:t>
      </w:r>
      <w:r w:rsidR="008301E7">
        <w:rPr>
          <w:color w:val="000000"/>
        </w:rPr>
        <w:t>9</w:t>
      </w:r>
      <w:r w:rsidR="00D16026" w:rsidRPr="00D16026">
        <w:rPr>
          <w:color w:val="000000"/>
        </w:rPr>
        <w:t>0</w:t>
      </w:r>
      <w:r w:rsidR="008301E7">
        <w:rPr>
          <w:color w:val="000000"/>
        </w:rPr>
        <w:t>34</w:t>
      </w:r>
      <w:r w:rsidR="00D16026" w:rsidRPr="00D16026">
        <w:rPr>
          <w:color w:val="000000"/>
        </w:rPr>
        <w:t>r1</w:t>
      </w:r>
      <w:r w:rsidR="00D16026">
        <w:rPr>
          <w:color w:val="000000"/>
          <w:lang w:val="en-150"/>
        </w:rPr>
        <w:t xml:space="preserve"> </w:t>
      </w:r>
      <w:r w:rsidR="008301E7">
        <w:rPr>
          <w:color w:val="000000"/>
          <w:lang w:val="de-DE"/>
        </w:rPr>
        <w:t xml:space="preserve">Response LS </w:t>
      </w:r>
      <w:proofErr w:type="spellStart"/>
      <w:r w:rsidR="008301E7">
        <w:rPr>
          <w:color w:val="000000"/>
          <w:lang w:val="de-DE"/>
        </w:rPr>
        <w:t>to</w:t>
      </w:r>
      <w:proofErr w:type="spellEnd"/>
      <w:r w:rsidR="008301E7">
        <w:rPr>
          <w:color w:val="000000"/>
          <w:lang w:val="de-DE"/>
        </w:rPr>
        <w:t xml:space="preserve"> RAN on </w:t>
      </w:r>
      <w:r w:rsidR="00D16026" w:rsidRPr="00D16026">
        <w:rPr>
          <w:color w:val="000000"/>
          <w:lang w:val="en-150"/>
        </w:rPr>
        <w:t>Location Services</w:t>
      </w:r>
      <w:r w:rsidR="008301E7">
        <w:rPr>
          <w:color w:val="000000"/>
          <w:lang w:val="de-DE"/>
        </w:rPr>
        <w:t xml:space="preserve"> for</w:t>
      </w:r>
      <w:r w:rsidR="00D16026" w:rsidRPr="00D16026">
        <w:rPr>
          <w:color w:val="000000"/>
          <w:lang w:val="en-150"/>
        </w:rPr>
        <w:t xml:space="preserve"> Drones</w:t>
      </w:r>
    </w:p>
    <w:p w14:paraId="4C372543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A9D4E48" w14:textId="1F0FAEE4" w:rsidR="00BC090C" w:rsidRPr="00CA5B42" w:rsidRDefault="00BC090C" w:rsidP="00BC090C">
      <w:pPr>
        <w:pStyle w:val="Source"/>
        <w:rPr>
          <w:color w:val="000000"/>
          <w:lang w:val="en-150"/>
        </w:rPr>
      </w:pPr>
      <w:r w:rsidRPr="00411D71">
        <w:rPr>
          <w:color w:val="000000"/>
        </w:rPr>
        <w:t>Source:</w:t>
      </w:r>
      <w:r w:rsidRPr="00411D71">
        <w:rPr>
          <w:color w:val="000000"/>
        </w:rPr>
        <w:tab/>
      </w:r>
      <w:r w:rsidR="008301E7" w:rsidRPr="00411D71">
        <w:rPr>
          <w:b w:val="0"/>
          <w:bCs/>
          <w:color w:val="000000"/>
        </w:rPr>
        <w:t xml:space="preserve">Ericsson </w:t>
      </w:r>
      <w:r w:rsidR="008301E7" w:rsidRPr="008301E7">
        <w:rPr>
          <w:b w:val="0"/>
          <w:bCs/>
          <w:color w:val="000000"/>
          <w:highlight w:val="yellow"/>
        </w:rPr>
        <w:t>[</w:t>
      </w:r>
      <w:r w:rsidR="0095584F" w:rsidRPr="008301E7">
        <w:rPr>
          <w:b w:val="0"/>
          <w:bCs/>
          <w:color w:val="000000"/>
          <w:highlight w:val="yellow"/>
        </w:rPr>
        <w:t>TSG-</w:t>
      </w:r>
      <w:r w:rsidRPr="008301E7">
        <w:rPr>
          <w:b w:val="0"/>
          <w:bCs/>
          <w:color w:val="000000"/>
          <w:highlight w:val="yellow"/>
        </w:rPr>
        <w:t>RAN</w:t>
      </w:r>
      <w:r w:rsidR="008301E7" w:rsidRPr="008301E7">
        <w:rPr>
          <w:b w:val="0"/>
          <w:bCs/>
          <w:color w:val="000000"/>
          <w:highlight w:val="yellow"/>
        </w:rPr>
        <w:t>]</w:t>
      </w:r>
    </w:p>
    <w:p w14:paraId="7FD12347" w14:textId="03AF2268" w:rsidR="00BC090C" w:rsidRPr="00D16026" w:rsidRDefault="00BC090C" w:rsidP="00BC090C">
      <w:pPr>
        <w:pStyle w:val="Source"/>
        <w:rPr>
          <w:color w:val="000000"/>
          <w:lang w:val="en-150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D16026">
        <w:rPr>
          <w:b w:val="0"/>
          <w:color w:val="000000"/>
          <w:lang w:val="en-150"/>
        </w:rPr>
        <w:t>ETSI TC LI</w:t>
      </w:r>
    </w:p>
    <w:p w14:paraId="15435634" w14:textId="4AD3EFCE" w:rsidR="00BC090C" w:rsidRPr="00D16026" w:rsidRDefault="00BC090C" w:rsidP="00BC090C">
      <w:pPr>
        <w:pStyle w:val="Source"/>
        <w:rPr>
          <w:color w:val="000000"/>
          <w:lang w:val="en-150"/>
        </w:rPr>
      </w:pPr>
      <w:r w:rsidRPr="0070310F">
        <w:rPr>
          <w:color w:val="000000"/>
        </w:rPr>
        <w:t>Cc:</w:t>
      </w:r>
      <w:r w:rsidRPr="0070310F">
        <w:rPr>
          <w:color w:val="000000"/>
        </w:rPr>
        <w:tab/>
      </w:r>
      <w:r w:rsidR="00D16026" w:rsidRPr="00D16026">
        <w:rPr>
          <w:b w:val="0"/>
          <w:bCs/>
          <w:color w:val="000000"/>
          <w:lang w:val="en-150"/>
        </w:rPr>
        <w:t xml:space="preserve">3GPP </w:t>
      </w:r>
      <w:r w:rsidR="00D16026">
        <w:rPr>
          <w:b w:val="0"/>
          <w:bCs/>
          <w:color w:val="000000"/>
          <w:lang w:val="en-150"/>
        </w:rPr>
        <w:t xml:space="preserve">RAN2, 3GPP </w:t>
      </w:r>
      <w:r w:rsidR="00D16026" w:rsidRPr="00D16026">
        <w:rPr>
          <w:b w:val="0"/>
          <w:bCs/>
          <w:color w:val="000000"/>
          <w:lang w:val="en-150"/>
        </w:rPr>
        <w:t>SA3 LI</w:t>
      </w:r>
      <w:r w:rsidR="00D16026">
        <w:rPr>
          <w:b w:val="0"/>
          <w:color w:val="000000"/>
          <w:lang w:val="en-150"/>
        </w:rPr>
        <w:t xml:space="preserve"> </w:t>
      </w:r>
    </w:p>
    <w:p w14:paraId="534EC2A9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77777777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6EF4977E" w14:textId="7DE3712C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  <w:lang w:val="en-150"/>
        </w:rPr>
      </w:pPr>
      <w:r w:rsidRPr="0070310F">
        <w:rPr>
          <w:color w:val="000000"/>
        </w:rPr>
        <w:t>Name:</w:t>
      </w:r>
      <w:r w:rsidRPr="0070310F">
        <w:rPr>
          <w:bCs/>
          <w:color w:val="000000"/>
        </w:rPr>
        <w:tab/>
      </w:r>
      <w:r w:rsidR="00D16026">
        <w:rPr>
          <w:b w:val="0"/>
          <w:bCs/>
          <w:color w:val="000000"/>
          <w:lang w:val="en-150"/>
        </w:rPr>
        <w:t>Christian Hoymann</w:t>
      </w:r>
    </w:p>
    <w:p w14:paraId="08EC9470" w14:textId="068DEE5D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  <w:lang w:val="en-150"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proofErr w:type="spellStart"/>
      <w:r w:rsidR="00D16026">
        <w:rPr>
          <w:b w:val="0"/>
          <w:bCs/>
          <w:color w:val="000000"/>
          <w:lang w:val="en-150"/>
        </w:rPr>
        <w:t>christian</w:t>
      </w:r>
      <w:proofErr w:type="spellEnd"/>
      <w:r w:rsidR="00D16026">
        <w:rPr>
          <w:b w:val="0"/>
          <w:bCs/>
          <w:color w:val="000000"/>
          <w:lang w:val="en-150"/>
        </w:rPr>
        <w:t>(dot)</w:t>
      </w:r>
      <w:proofErr w:type="spellStart"/>
      <w:r w:rsidR="00D16026">
        <w:rPr>
          <w:b w:val="0"/>
          <w:bCs/>
          <w:color w:val="000000"/>
          <w:lang w:val="en-150"/>
        </w:rPr>
        <w:t>hoymann</w:t>
      </w:r>
      <w:proofErr w:type="spellEnd"/>
      <w:r w:rsidR="00D16026">
        <w:rPr>
          <w:b w:val="0"/>
          <w:bCs/>
          <w:color w:val="000000"/>
          <w:lang w:val="en-150"/>
        </w:rPr>
        <w:t>(at)</w:t>
      </w:r>
      <w:proofErr w:type="spellStart"/>
      <w:r w:rsidR="00D16026">
        <w:rPr>
          <w:b w:val="0"/>
          <w:bCs/>
          <w:color w:val="000000"/>
          <w:lang w:val="en-150"/>
        </w:rPr>
        <w:t>ericsson</w:t>
      </w:r>
      <w:proofErr w:type="spellEnd"/>
      <w:r w:rsidR="00D16026">
        <w:rPr>
          <w:b w:val="0"/>
          <w:bCs/>
          <w:color w:val="000000"/>
          <w:lang w:val="en-150"/>
        </w:rPr>
        <w:t>(dot)com</w:t>
      </w:r>
    </w:p>
    <w:p w14:paraId="7707542B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9AB60BB" w14:textId="4874D89B" w:rsidR="00BC090C" w:rsidRPr="00425C14" w:rsidRDefault="00BC090C" w:rsidP="00425C14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Send any </w:t>
      </w:r>
      <w:proofErr w:type="gramStart"/>
      <w:r w:rsidRPr="0070310F">
        <w:rPr>
          <w:rFonts w:ascii="Arial" w:hAnsi="Arial" w:cs="Arial"/>
          <w:b/>
          <w:color w:val="000000"/>
        </w:rPr>
        <w:t>reply</w:t>
      </w:r>
      <w:proofErr w:type="gramEnd"/>
      <w:r w:rsidRPr="0070310F">
        <w:rPr>
          <w:rFonts w:ascii="Arial" w:hAnsi="Arial" w:cs="Arial"/>
          <w:b/>
          <w:color w:val="000000"/>
        </w:rPr>
        <w:t xml:space="preserve">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12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  <w:r w:rsidRPr="0070310F">
        <w:rPr>
          <w:rFonts w:ascii="Arial" w:hAnsi="Arial" w:cs="Arial"/>
          <w:b/>
          <w:color w:val="000000"/>
        </w:rPr>
        <w:t xml:space="preserve"> </w:t>
      </w:r>
      <w:r w:rsidRPr="0070310F">
        <w:rPr>
          <w:rFonts w:ascii="Arial" w:hAnsi="Arial" w:cs="Arial"/>
          <w:bCs/>
          <w:color w:val="000000"/>
        </w:rPr>
        <w:tab/>
      </w:r>
    </w:p>
    <w:p w14:paraId="1EAAD282" w14:textId="0B654E2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1CF7B601" w14:textId="77777777" w:rsidR="00BC090C" w:rsidRPr="0070310F" w:rsidRDefault="00BC090C" w:rsidP="00BC090C">
      <w:pP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058CA49D" w14:textId="77777777" w:rsidR="008948FA" w:rsidRPr="00F92F35" w:rsidRDefault="00425C14" w:rsidP="008948FA">
      <w:pPr>
        <w:rPr>
          <w:rFonts w:ascii="Arial" w:hAnsi="Arial" w:cs="Arial"/>
          <w:color w:val="000000"/>
          <w:lang w:val="en-150"/>
        </w:rPr>
      </w:pPr>
      <w:r w:rsidRPr="00F92F35">
        <w:rPr>
          <w:rFonts w:ascii="Arial" w:hAnsi="Arial" w:cs="Arial"/>
          <w:color w:val="000000"/>
          <w:lang w:val="en-150"/>
        </w:rPr>
        <w:t>TSG</w:t>
      </w:r>
      <w:r w:rsidR="0033191C" w:rsidRPr="00F92F35">
        <w:rPr>
          <w:rFonts w:ascii="Arial" w:hAnsi="Arial" w:cs="Arial"/>
          <w:color w:val="000000"/>
          <w:lang w:val="en-150"/>
        </w:rPr>
        <w:t xml:space="preserve"> </w:t>
      </w:r>
      <w:r w:rsidRPr="00F92F35">
        <w:rPr>
          <w:rFonts w:ascii="Arial" w:hAnsi="Arial" w:cs="Arial"/>
          <w:color w:val="000000"/>
          <w:lang w:val="en-150"/>
        </w:rPr>
        <w:t xml:space="preserve">RAN thanks </w:t>
      </w:r>
      <w:r w:rsidR="00BE581F" w:rsidRPr="00F92F35">
        <w:rPr>
          <w:rFonts w:ascii="Arial" w:hAnsi="Arial" w:cs="Arial"/>
          <w:color w:val="000000"/>
          <w:lang w:val="en-150"/>
        </w:rPr>
        <w:t xml:space="preserve">ETSI TC LI </w:t>
      </w:r>
      <w:r w:rsidRPr="00F92F35">
        <w:rPr>
          <w:rFonts w:ascii="Arial" w:hAnsi="Arial" w:cs="Arial"/>
          <w:color w:val="000000"/>
          <w:lang w:val="en-150"/>
        </w:rPr>
        <w:t>for their liaison titled "</w:t>
      </w:r>
      <w:r w:rsidR="008301E7" w:rsidRPr="00F92F35">
        <w:rPr>
          <w:rFonts w:ascii="Arial" w:hAnsi="Arial" w:cs="Arial"/>
          <w:color w:val="000000"/>
          <w:lang w:val="en-150"/>
        </w:rPr>
        <w:t>LS response to 3GPP RAN on</w:t>
      </w:r>
      <w:r w:rsidR="00BE581F" w:rsidRPr="00F92F35">
        <w:rPr>
          <w:rFonts w:ascii="Arial" w:hAnsi="Arial" w:cs="Arial"/>
          <w:lang w:val="en-150"/>
        </w:rPr>
        <w:t xml:space="preserve"> </w:t>
      </w:r>
      <w:r w:rsidR="00BE581F" w:rsidRPr="00F92F35">
        <w:rPr>
          <w:rFonts w:ascii="Arial" w:hAnsi="Arial" w:cs="Arial"/>
          <w:color w:val="000000"/>
          <w:lang w:val="en-150"/>
        </w:rPr>
        <w:t>Location Services: Drones</w:t>
      </w:r>
      <w:r w:rsidRPr="00F92F35">
        <w:rPr>
          <w:rFonts w:ascii="Arial" w:hAnsi="Arial" w:cs="Arial"/>
          <w:color w:val="000000"/>
          <w:lang w:val="en-150"/>
        </w:rPr>
        <w:t>"</w:t>
      </w:r>
      <w:r w:rsidR="00BE581F" w:rsidRPr="00F92F35">
        <w:rPr>
          <w:rFonts w:ascii="Arial" w:hAnsi="Arial" w:cs="Arial"/>
          <w:color w:val="000000"/>
          <w:lang w:val="en-150"/>
        </w:rPr>
        <w:t>.</w:t>
      </w:r>
      <w:r w:rsidRPr="00F92F35">
        <w:rPr>
          <w:rFonts w:ascii="Arial" w:hAnsi="Arial" w:cs="Arial"/>
          <w:color w:val="000000"/>
          <w:lang w:val="en-150"/>
        </w:rPr>
        <w:t xml:space="preserve"> </w:t>
      </w:r>
    </w:p>
    <w:p w14:paraId="2BE18AFF" w14:textId="44239B9F" w:rsidR="008948FA" w:rsidRPr="00F92F35" w:rsidRDefault="008301E7" w:rsidP="008948FA">
      <w:pPr>
        <w:rPr>
          <w:rFonts w:ascii="Arial" w:hAnsi="Arial" w:cs="Arial"/>
          <w:lang w:val="en-150"/>
        </w:rPr>
      </w:pPr>
      <w:r w:rsidRPr="00F92F35">
        <w:rPr>
          <w:rFonts w:ascii="Arial" w:hAnsi="Arial" w:cs="Arial"/>
          <w:lang w:val="en-150"/>
        </w:rPr>
        <w:t>RAN has standardized NR positioning in Rel-15, Rel-16</w:t>
      </w:r>
      <w:r w:rsidR="00D5539F">
        <w:rPr>
          <w:rFonts w:ascii="Arial" w:hAnsi="Arial" w:cs="Arial"/>
          <w:lang w:val="en-150"/>
        </w:rPr>
        <w:t>,</w:t>
      </w:r>
      <w:r w:rsidRPr="00F92F35">
        <w:rPr>
          <w:rFonts w:ascii="Arial" w:hAnsi="Arial" w:cs="Arial"/>
          <w:lang w:val="en-150"/>
        </w:rPr>
        <w:t xml:space="preserve"> and Rel-17. Like other features in 3GPP, positioning has not been specified specifically for one use case (</w:t>
      </w:r>
      <w:r w:rsidR="004E3BF5" w:rsidRPr="00F92F35">
        <w:rPr>
          <w:rFonts w:ascii="Arial" w:hAnsi="Arial" w:cs="Arial"/>
          <w:lang w:val="en-150"/>
        </w:rPr>
        <w:t>e.g.,</w:t>
      </w:r>
      <w:r w:rsidRPr="00F92F35">
        <w:rPr>
          <w:rFonts w:ascii="Arial" w:hAnsi="Arial" w:cs="Arial"/>
          <w:lang w:val="en-150"/>
        </w:rPr>
        <w:t xml:space="preserve"> drone positioning) but in a use case agnostic manner</w:t>
      </w:r>
      <w:r w:rsidRPr="00F92F35">
        <w:rPr>
          <w:rFonts w:ascii="Arial" w:hAnsi="Arial" w:cs="Arial"/>
          <w:b/>
          <w:lang w:val="en-150"/>
        </w:rPr>
        <w:t xml:space="preserve"> </w:t>
      </w:r>
      <w:r w:rsidRPr="00F92F35">
        <w:rPr>
          <w:rFonts w:ascii="Arial" w:hAnsi="Arial" w:cs="Arial"/>
          <w:lang w:val="en-150"/>
        </w:rPr>
        <w:t xml:space="preserve">targeting any commercial use case or meeting regulatory requirements. The WI summaries can be found in </w:t>
      </w:r>
      <w:hyperlink r:id="rId13" w:history="1">
        <w:r w:rsidRPr="00F92F35">
          <w:rPr>
            <w:rStyle w:val="Hyperlink"/>
            <w:rFonts w:ascii="Arial" w:hAnsi="Arial" w:cs="Arial"/>
            <w:lang w:val="en-150"/>
          </w:rPr>
          <w:t>RP-201987</w:t>
        </w:r>
      </w:hyperlink>
      <w:r w:rsidRPr="00F92F35">
        <w:rPr>
          <w:rFonts w:ascii="Arial" w:hAnsi="Arial" w:cs="Arial"/>
          <w:lang w:val="en-150"/>
        </w:rPr>
        <w:t xml:space="preserve"> for Rel-16 and [</w:t>
      </w:r>
      <w:r w:rsidRPr="00F92F35">
        <w:rPr>
          <w:rFonts w:ascii="Arial" w:hAnsi="Arial" w:cs="Arial"/>
          <w:highlight w:val="yellow"/>
          <w:lang w:val="en-150"/>
        </w:rPr>
        <w:t>TBD</w:t>
      </w:r>
      <w:r w:rsidRPr="00F92F35">
        <w:rPr>
          <w:rFonts w:ascii="Arial" w:hAnsi="Arial" w:cs="Arial"/>
          <w:lang w:val="en-150"/>
        </w:rPr>
        <w:t xml:space="preserve">] for Rel-17. </w:t>
      </w:r>
    </w:p>
    <w:p w14:paraId="1C10484D" w14:textId="23375B64" w:rsidR="008948FA" w:rsidRDefault="000C3BE5" w:rsidP="00A76440">
      <w:pPr>
        <w:rPr>
          <w:rFonts w:ascii="Arial" w:hAnsi="Arial" w:cs="Arial"/>
          <w:lang w:val="en-150"/>
        </w:rPr>
      </w:pPr>
      <w:r w:rsidRPr="00F92F35">
        <w:rPr>
          <w:rFonts w:ascii="Arial" w:hAnsi="Arial" w:cs="Arial"/>
          <w:lang w:val="en-150"/>
        </w:rPr>
        <w:t>In TSG RAN, requirements are captured in Technical Reports</w:t>
      </w:r>
      <w:r w:rsidR="00A76440" w:rsidRPr="00F92F35">
        <w:rPr>
          <w:rFonts w:ascii="Arial" w:hAnsi="Arial" w:cs="Arial"/>
          <w:lang w:val="en-150"/>
        </w:rPr>
        <w:t xml:space="preserve"> (TR</w:t>
      </w:r>
      <w:r w:rsidR="006D4B6E">
        <w:rPr>
          <w:rFonts w:ascii="Arial" w:hAnsi="Arial" w:cs="Arial"/>
          <w:lang w:val="de-DE"/>
        </w:rPr>
        <w:t>s</w:t>
      </w:r>
      <w:r w:rsidR="00A76440" w:rsidRPr="00F92F35">
        <w:rPr>
          <w:rFonts w:ascii="Arial" w:hAnsi="Arial" w:cs="Arial"/>
          <w:lang w:val="en-150"/>
        </w:rPr>
        <w:t>)</w:t>
      </w:r>
      <w:r w:rsidRPr="00F92F35">
        <w:rPr>
          <w:rFonts w:ascii="Arial" w:hAnsi="Arial" w:cs="Arial"/>
          <w:lang w:val="en-150"/>
        </w:rPr>
        <w:t>. Only the specified funct</w:t>
      </w:r>
      <w:r w:rsidR="00A76440" w:rsidRPr="00F92F35">
        <w:rPr>
          <w:rFonts w:ascii="Arial" w:hAnsi="Arial" w:cs="Arial"/>
          <w:lang w:val="en-150"/>
        </w:rPr>
        <w:t>i</w:t>
      </w:r>
      <w:r w:rsidRPr="00F92F35">
        <w:rPr>
          <w:rFonts w:ascii="Arial" w:hAnsi="Arial" w:cs="Arial"/>
          <w:lang w:val="en-150"/>
        </w:rPr>
        <w:t>onality is captured in Technical Specifications</w:t>
      </w:r>
      <w:r w:rsidR="00A76440" w:rsidRPr="00F92F35">
        <w:rPr>
          <w:rFonts w:ascii="Arial" w:hAnsi="Arial" w:cs="Arial"/>
          <w:lang w:val="en-150"/>
        </w:rPr>
        <w:t xml:space="preserve"> (TS</w:t>
      </w:r>
      <w:r w:rsidR="006D4B6E">
        <w:rPr>
          <w:rFonts w:ascii="Arial" w:hAnsi="Arial" w:cs="Arial"/>
          <w:lang w:val="de-DE"/>
        </w:rPr>
        <w:t>s</w:t>
      </w:r>
      <w:r w:rsidR="00A76440" w:rsidRPr="00F92F35">
        <w:rPr>
          <w:rFonts w:ascii="Arial" w:hAnsi="Arial" w:cs="Arial"/>
          <w:lang w:val="en-150"/>
        </w:rPr>
        <w:t>) which usually contains the normative specification</w:t>
      </w:r>
      <w:r w:rsidRPr="00F92F35">
        <w:rPr>
          <w:rFonts w:ascii="Arial" w:hAnsi="Arial" w:cs="Arial"/>
          <w:lang w:val="en-150"/>
        </w:rPr>
        <w:t xml:space="preserve">. </w:t>
      </w:r>
      <w:r w:rsidR="008301E7" w:rsidRPr="00F92F35">
        <w:rPr>
          <w:rFonts w:ascii="Arial" w:hAnsi="Arial" w:cs="Arial"/>
          <w:lang w:val="en-150"/>
        </w:rPr>
        <w:t xml:space="preserve">The </w:t>
      </w:r>
      <w:r w:rsidR="008948FA" w:rsidRPr="00F92F35">
        <w:rPr>
          <w:rFonts w:ascii="Arial" w:hAnsi="Arial" w:cs="Arial"/>
          <w:lang w:val="en-150"/>
        </w:rPr>
        <w:t xml:space="preserve">list of </w:t>
      </w:r>
      <w:r w:rsidR="00A76440" w:rsidRPr="00F92F35">
        <w:rPr>
          <w:rFonts w:ascii="Arial" w:hAnsi="Arial" w:cs="Arial"/>
          <w:lang w:val="en-150"/>
        </w:rPr>
        <w:t xml:space="preserve">TSs impacted by the positioning Work Items </w:t>
      </w:r>
      <w:r w:rsidR="008948FA" w:rsidRPr="00F92F35">
        <w:rPr>
          <w:rFonts w:ascii="Arial" w:hAnsi="Arial" w:cs="Arial"/>
          <w:lang w:val="en-150"/>
        </w:rPr>
        <w:t xml:space="preserve">can be found in the corresponding </w:t>
      </w:r>
      <w:r w:rsidR="00A76440" w:rsidRPr="00F92F35">
        <w:rPr>
          <w:rFonts w:ascii="Arial" w:hAnsi="Arial" w:cs="Arial"/>
          <w:lang w:val="en-150"/>
        </w:rPr>
        <w:t>Work Item Descriptions</w:t>
      </w:r>
      <w:r w:rsidR="008948FA" w:rsidRPr="00F92F35">
        <w:rPr>
          <w:rFonts w:ascii="Arial" w:hAnsi="Arial" w:cs="Arial"/>
          <w:lang w:val="en-150"/>
        </w:rPr>
        <w:t xml:space="preserve">, i.e. </w:t>
      </w:r>
      <w:hyperlink r:id="rId14" w:history="1">
        <w:r w:rsidR="008948FA" w:rsidRPr="00F92F35">
          <w:rPr>
            <w:rStyle w:val="Hyperlink"/>
            <w:rFonts w:ascii="Arial" w:hAnsi="Arial" w:cs="Arial"/>
            <w:lang w:val="en-150"/>
          </w:rPr>
          <w:t>RP-191156</w:t>
        </w:r>
      </w:hyperlink>
      <w:r w:rsidR="008948FA" w:rsidRPr="00F92F35">
        <w:rPr>
          <w:rFonts w:ascii="Arial" w:hAnsi="Arial" w:cs="Arial"/>
          <w:lang w:val="en-150"/>
        </w:rPr>
        <w:t xml:space="preserve"> for </w:t>
      </w:r>
      <w:r w:rsidR="008301E7" w:rsidRPr="00F92F35">
        <w:rPr>
          <w:rFonts w:ascii="Arial" w:hAnsi="Arial" w:cs="Arial"/>
          <w:lang w:val="en-150"/>
        </w:rPr>
        <w:t xml:space="preserve">Rel-16 and </w:t>
      </w:r>
      <w:hyperlink r:id="rId15" w:history="1">
        <w:r w:rsidR="008948FA" w:rsidRPr="00F92F35">
          <w:rPr>
            <w:rStyle w:val="Hyperlink"/>
            <w:rFonts w:ascii="Arial" w:hAnsi="Arial" w:cs="Arial"/>
            <w:lang w:val="en-150"/>
          </w:rPr>
          <w:t>RP-210903</w:t>
        </w:r>
      </w:hyperlink>
      <w:r w:rsidR="008948FA" w:rsidRPr="00F92F35">
        <w:rPr>
          <w:rFonts w:ascii="Arial" w:hAnsi="Arial" w:cs="Arial"/>
          <w:lang w:val="en-150"/>
        </w:rPr>
        <w:t xml:space="preserve"> for </w:t>
      </w:r>
      <w:r w:rsidR="008301E7" w:rsidRPr="00F92F35">
        <w:rPr>
          <w:rFonts w:ascii="Arial" w:hAnsi="Arial" w:cs="Arial"/>
          <w:lang w:val="en-150"/>
        </w:rPr>
        <w:t>Rel-17</w:t>
      </w:r>
      <w:r w:rsidR="00A76440" w:rsidRPr="00F92F35">
        <w:rPr>
          <w:rFonts w:ascii="Arial" w:hAnsi="Arial" w:cs="Arial"/>
          <w:lang w:val="en-150"/>
        </w:rPr>
        <w:t>.</w:t>
      </w:r>
      <w:r w:rsidR="008948FA" w:rsidRPr="00F92F35">
        <w:rPr>
          <w:rFonts w:ascii="Arial" w:hAnsi="Arial" w:cs="Arial"/>
          <w:lang w:val="en-150"/>
        </w:rPr>
        <w:t xml:space="preserve"> </w:t>
      </w:r>
    </w:p>
    <w:p w14:paraId="795ADE6F" w14:textId="77777777" w:rsidR="00093AC0" w:rsidRPr="00F92F35" w:rsidRDefault="00093AC0" w:rsidP="00A76440">
      <w:pPr>
        <w:rPr>
          <w:rFonts w:cs="Arial"/>
          <w:b/>
          <w:lang w:val="en-150"/>
        </w:rPr>
      </w:pPr>
    </w:p>
    <w:p w14:paraId="7AAF4542" w14:textId="77777777" w:rsidR="00BC090C" w:rsidRPr="008301E7" w:rsidRDefault="00BC090C" w:rsidP="00BC090C">
      <w:pPr>
        <w:spacing w:after="120"/>
        <w:rPr>
          <w:rFonts w:ascii="Arial" w:hAnsi="Arial" w:cs="Arial"/>
          <w:b/>
          <w:color w:val="000000"/>
          <w:lang w:val="en-150"/>
        </w:rPr>
      </w:pPr>
      <w:r w:rsidRPr="008301E7">
        <w:rPr>
          <w:rFonts w:ascii="Arial" w:hAnsi="Arial" w:cs="Arial"/>
          <w:b/>
          <w:color w:val="000000"/>
          <w:lang w:val="en-150"/>
        </w:rPr>
        <w:t>2. Actions:</w:t>
      </w:r>
    </w:p>
    <w:p w14:paraId="3A60DC06" w14:textId="5FF6448D" w:rsidR="003E4ABF" w:rsidRDefault="0033191C" w:rsidP="00BC090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  <w:lang w:val="en-150"/>
        </w:rPr>
        <w:t xml:space="preserve">TSG </w:t>
      </w:r>
      <w:r w:rsidRPr="0033191C">
        <w:rPr>
          <w:rFonts w:ascii="Arial" w:hAnsi="Arial" w:cs="Arial"/>
          <w:color w:val="000000"/>
        </w:rPr>
        <w:t>RAN asks ETSI TC LI to take the above information into account in their future work.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420AA835" w14:textId="7A744D47" w:rsidR="00BE581F" w:rsidRPr="0070310F" w:rsidRDefault="00BE581F" w:rsidP="00BE58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</w:t>
      </w:r>
      <w:r>
        <w:rPr>
          <w:rFonts w:ascii="Arial" w:hAnsi="Arial" w:cs="Arial"/>
          <w:bCs/>
          <w:color w:val="000000"/>
          <w:lang w:val="en-150"/>
        </w:rPr>
        <w:t>6</w:t>
      </w:r>
      <w:r>
        <w:rPr>
          <w:rFonts w:ascii="Arial" w:hAnsi="Arial" w:cs="Arial"/>
          <w:bCs/>
          <w:color w:val="000000"/>
          <w:lang w:val="en-150"/>
        </w:rPr>
        <w:tab/>
      </w:r>
      <w:r>
        <w:rPr>
          <w:rFonts w:ascii="Arial" w:hAnsi="Arial" w:cs="Arial"/>
          <w:bCs/>
          <w:color w:val="000000"/>
          <w:lang w:val="en-150"/>
        </w:rPr>
        <w:tab/>
        <w:t xml:space="preserve">6. – 9. </w:t>
      </w:r>
      <w:r w:rsidR="00DC51A9">
        <w:rPr>
          <w:rFonts w:ascii="Arial" w:hAnsi="Arial" w:cs="Arial"/>
          <w:bCs/>
          <w:color w:val="000000"/>
          <w:lang w:val="en-150"/>
        </w:rPr>
        <w:t>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DC51A9">
        <w:rPr>
          <w:rFonts w:ascii="Arial" w:hAnsi="Arial" w:cs="Arial"/>
          <w:bCs/>
          <w:color w:val="000000"/>
          <w:lang w:val="en-150"/>
        </w:rPr>
        <w:t>Budapest, TBC</w:t>
      </w:r>
    </w:p>
    <w:p w14:paraId="59B732FF" w14:textId="1A7748A9" w:rsidR="008301E7" w:rsidRPr="008301E7" w:rsidRDefault="008301E7" w:rsidP="008301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de-DE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97</w:t>
      </w:r>
      <w:r>
        <w:rPr>
          <w:rFonts w:ascii="Arial" w:hAnsi="Arial" w:cs="Arial"/>
          <w:bCs/>
          <w:color w:val="000000"/>
          <w:lang w:val="en-150"/>
        </w:rPr>
        <w:tab/>
      </w:r>
      <w:r>
        <w:rPr>
          <w:rFonts w:ascii="Arial" w:hAnsi="Arial" w:cs="Arial"/>
          <w:bCs/>
          <w:color w:val="000000"/>
          <w:lang w:val="en-150"/>
        </w:rPr>
        <w:tab/>
      </w:r>
      <w:r>
        <w:rPr>
          <w:rFonts w:ascii="Arial" w:hAnsi="Arial" w:cs="Arial"/>
          <w:bCs/>
          <w:color w:val="000000"/>
          <w:lang w:val="de-DE"/>
        </w:rPr>
        <w:t>12</w:t>
      </w:r>
      <w:r>
        <w:rPr>
          <w:rFonts w:ascii="Arial" w:hAnsi="Arial" w:cs="Arial"/>
          <w:bCs/>
          <w:color w:val="000000"/>
          <w:lang w:val="en-150"/>
        </w:rPr>
        <w:t xml:space="preserve">. – </w:t>
      </w:r>
      <w:r>
        <w:rPr>
          <w:rFonts w:ascii="Arial" w:hAnsi="Arial" w:cs="Arial"/>
          <w:bCs/>
          <w:color w:val="000000"/>
          <w:lang w:val="de-DE"/>
        </w:rPr>
        <w:t>15</w:t>
      </w:r>
      <w:r>
        <w:rPr>
          <w:rFonts w:ascii="Arial" w:hAnsi="Arial" w:cs="Arial"/>
          <w:bCs/>
          <w:color w:val="000000"/>
          <w:lang w:val="en-150"/>
        </w:rPr>
        <w:t xml:space="preserve">. </w:t>
      </w:r>
      <w:r>
        <w:rPr>
          <w:rFonts w:ascii="Arial" w:hAnsi="Arial" w:cs="Arial"/>
          <w:bCs/>
          <w:color w:val="000000"/>
          <w:lang w:val="de-DE"/>
        </w:rPr>
        <w:t xml:space="preserve">September </w:t>
      </w:r>
      <w:r w:rsidRPr="0070310F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US, </w:t>
      </w:r>
      <w:r>
        <w:rPr>
          <w:rFonts w:ascii="Arial" w:hAnsi="Arial" w:cs="Arial"/>
          <w:bCs/>
          <w:color w:val="000000"/>
          <w:lang w:val="en-150"/>
        </w:rPr>
        <w:t>TB</w:t>
      </w:r>
      <w:r>
        <w:rPr>
          <w:rFonts w:ascii="Arial" w:hAnsi="Arial" w:cs="Arial"/>
          <w:bCs/>
          <w:color w:val="000000"/>
          <w:lang w:val="de-DE"/>
        </w:rPr>
        <w:t>C</w:t>
      </w:r>
    </w:p>
    <w:p w14:paraId="2123AFE2" w14:textId="77777777" w:rsidR="00792C08" w:rsidRPr="00887C25" w:rsidRDefault="00792C08" w:rsidP="00887C25">
      <w:pPr>
        <w:rPr>
          <w:lang w:val="en-GB"/>
        </w:rPr>
      </w:pPr>
    </w:p>
    <w:sectPr w:rsidR="00792C08" w:rsidRPr="00887C25" w:rsidSect="00114E2C">
      <w:headerReference w:type="default" r:id="rId16"/>
      <w:footerReference w:type="defaul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8FF20" w14:textId="77777777" w:rsidR="00D94A1C" w:rsidRDefault="00D94A1C">
      <w:r>
        <w:separator/>
      </w:r>
    </w:p>
  </w:endnote>
  <w:endnote w:type="continuationSeparator" w:id="0">
    <w:p w14:paraId="1ABD9A37" w14:textId="77777777" w:rsidR="00D94A1C" w:rsidRDefault="00D94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172BE8" w:rsidRDefault="00172BE8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72BE8" w:rsidRDefault="00172BE8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B9966" w14:textId="77777777" w:rsidR="00D94A1C" w:rsidRDefault="00D94A1C">
      <w:r>
        <w:separator/>
      </w:r>
    </w:p>
  </w:footnote>
  <w:footnote w:type="continuationSeparator" w:id="0">
    <w:p w14:paraId="3B5D1B47" w14:textId="77777777" w:rsidR="00D94A1C" w:rsidRDefault="00D94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3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10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7B"/>
    <w:rsid w:val="00010234"/>
    <w:rsid w:val="00010984"/>
    <w:rsid w:val="00012278"/>
    <w:rsid w:val="00014AC8"/>
    <w:rsid w:val="000155C1"/>
    <w:rsid w:val="00033397"/>
    <w:rsid w:val="00033531"/>
    <w:rsid w:val="00040095"/>
    <w:rsid w:val="00045B1A"/>
    <w:rsid w:val="0005148B"/>
    <w:rsid w:val="00051834"/>
    <w:rsid w:val="00052FF3"/>
    <w:rsid w:val="00054A22"/>
    <w:rsid w:val="00057447"/>
    <w:rsid w:val="00060F54"/>
    <w:rsid w:val="0006118C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56FE"/>
    <w:rsid w:val="000900A3"/>
    <w:rsid w:val="00093AC0"/>
    <w:rsid w:val="000A365D"/>
    <w:rsid w:val="000A403E"/>
    <w:rsid w:val="000A68F3"/>
    <w:rsid w:val="000A6C58"/>
    <w:rsid w:val="000A7753"/>
    <w:rsid w:val="000B0911"/>
    <w:rsid w:val="000C3BE5"/>
    <w:rsid w:val="000C3E1F"/>
    <w:rsid w:val="000C47C3"/>
    <w:rsid w:val="000D58AB"/>
    <w:rsid w:val="000D75AE"/>
    <w:rsid w:val="000D76CE"/>
    <w:rsid w:val="000E75BE"/>
    <w:rsid w:val="000F45DA"/>
    <w:rsid w:val="00103C69"/>
    <w:rsid w:val="00104BC6"/>
    <w:rsid w:val="00107048"/>
    <w:rsid w:val="00107E92"/>
    <w:rsid w:val="001114F7"/>
    <w:rsid w:val="001133A5"/>
    <w:rsid w:val="00114E2C"/>
    <w:rsid w:val="001220CC"/>
    <w:rsid w:val="00133525"/>
    <w:rsid w:val="00135286"/>
    <w:rsid w:val="00136D01"/>
    <w:rsid w:val="0014267E"/>
    <w:rsid w:val="001445D7"/>
    <w:rsid w:val="001541DD"/>
    <w:rsid w:val="00154B96"/>
    <w:rsid w:val="001627DE"/>
    <w:rsid w:val="00162B0D"/>
    <w:rsid w:val="00166C80"/>
    <w:rsid w:val="00167B4B"/>
    <w:rsid w:val="00172B21"/>
    <w:rsid w:val="00172BE8"/>
    <w:rsid w:val="00181AD9"/>
    <w:rsid w:val="0018232A"/>
    <w:rsid w:val="00185C29"/>
    <w:rsid w:val="0019133A"/>
    <w:rsid w:val="00191B2A"/>
    <w:rsid w:val="00191BAB"/>
    <w:rsid w:val="00196BD2"/>
    <w:rsid w:val="00197D2B"/>
    <w:rsid w:val="001A2971"/>
    <w:rsid w:val="001A35C9"/>
    <w:rsid w:val="001A4C42"/>
    <w:rsid w:val="001A5AA9"/>
    <w:rsid w:val="001B430B"/>
    <w:rsid w:val="001B6B7A"/>
    <w:rsid w:val="001B7500"/>
    <w:rsid w:val="001C21C3"/>
    <w:rsid w:val="001C688A"/>
    <w:rsid w:val="001C79F8"/>
    <w:rsid w:val="001D02C2"/>
    <w:rsid w:val="001D6FAC"/>
    <w:rsid w:val="001E0533"/>
    <w:rsid w:val="001E0F14"/>
    <w:rsid w:val="001E4E5D"/>
    <w:rsid w:val="001F0C1D"/>
    <w:rsid w:val="001F0F72"/>
    <w:rsid w:val="001F1132"/>
    <w:rsid w:val="001F128A"/>
    <w:rsid w:val="001F168B"/>
    <w:rsid w:val="001F68C4"/>
    <w:rsid w:val="001F694B"/>
    <w:rsid w:val="00216A0D"/>
    <w:rsid w:val="00221868"/>
    <w:rsid w:val="00223B85"/>
    <w:rsid w:val="002327A9"/>
    <w:rsid w:val="002347A2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462C"/>
    <w:rsid w:val="002747CF"/>
    <w:rsid w:val="00276EE4"/>
    <w:rsid w:val="00284F86"/>
    <w:rsid w:val="0028523D"/>
    <w:rsid w:val="00290446"/>
    <w:rsid w:val="00290BFF"/>
    <w:rsid w:val="002927DA"/>
    <w:rsid w:val="002941A9"/>
    <w:rsid w:val="00295383"/>
    <w:rsid w:val="00295DB7"/>
    <w:rsid w:val="002A3325"/>
    <w:rsid w:val="002A44E4"/>
    <w:rsid w:val="002A6938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EC7"/>
    <w:rsid w:val="00301F04"/>
    <w:rsid w:val="00313250"/>
    <w:rsid w:val="003136D1"/>
    <w:rsid w:val="00314EA5"/>
    <w:rsid w:val="00315619"/>
    <w:rsid w:val="003172DC"/>
    <w:rsid w:val="00321769"/>
    <w:rsid w:val="00330763"/>
    <w:rsid w:val="0033191C"/>
    <w:rsid w:val="00334124"/>
    <w:rsid w:val="00337522"/>
    <w:rsid w:val="0034052F"/>
    <w:rsid w:val="003427E2"/>
    <w:rsid w:val="00342B76"/>
    <w:rsid w:val="00345031"/>
    <w:rsid w:val="00352736"/>
    <w:rsid w:val="0035462D"/>
    <w:rsid w:val="0035482B"/>
    <w:rsid w:val="00362052"/>
    <w:rsid w:val="00362E0C"/>
    <w:rsid w:val="003712B5"/>
    <w:rsid w:val="00374AF4"/>
    <w:rsid w:val="003765B8"/>
    <w:rsid w:val="0038532B"/>
    <w:rsid w:val="00391354"/>
    <w:rsid w:val="00396F38"/>
    <w:rsid w:val="003A0483"/>
    <w:rsid w:val="003A2BC3"/>
    <w:rsid w:val="003A4D5D"/>
    <w:rsid w:val="003A61A9"/>
    <w:rsid w:val="003B12A3"/>
    <w:rsid w:val="003B69C7"/>
    <w:rsid w:val="003C1F3E"/>
    <w:rsid w:val="003C20DE"/>
    <w:rsid w:val="003C3971"/>
    <w:rsid w:val="003C3BBC"/>
    <w:rsid w:val="003C5DAA"/>
    <w:rsid w:val="003D6AF1"/>
    <w:rsid w:val="003E0925"/>
    <w:rsid w:val="003E244D"/>
    <w:rsid w:val="003E4526"/>
    <w:rsid w:val="003E4ABF"/>
    <w:rsid w:val="003E62EA"/>
    <w:rsid w:val="003E7753"/>
    <w:rsid w:val="003F01F3"/>
    <w:rsid w:val="003F0D25"/>
    <w:rsid w:val="003F680A"/>
    <w:rsid w:val="00400DB6"/>
    <w:rsid w:val="00401788"/>
    <w:rsid w:val="004028B2"/>
    <w:rsid w:val="004065D2"/>
    <w:rsid w:val="004109AA"/>
    <w:rsid w:val="00411D71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5AEA"/>
    <w:rsid w:val="00447588"/>
    <w:rsid w:val="00452D32"/>
    <w:rsid w:val="0045321B"/>
    <w:rsid w:val="004613F4"/>
    <w:rsid w:val="00465AB5"/>
    <w:rsid w:val="0047096B"/>
    <w:rsid w:val="004730F7"/>
    <w:rsid w:val="004814C2"/>
    <w:rsid w:val="004826A9"/>
    <w:rsid w:val="00487A09"/>
    <w:rsid w:val="004927D1"/>
    <w:rsid w:val="00496C90"/>
    <w:rsid w:val="004A3788"/>
    <w:rsid w:val="004B3115"/>
    <w:rsid w:val="004B34C5"/>
    <w:rsid w:val="004C1601"/>
    <w:rsid w:val="004C50BE"/>
    <w:rsid w:val="004C5644"/>
    <w:rsid w:val="004D3578"/>
    <w:rsid w:val="004D6174"/>
    <w:rsid w:val="004D650E"/>
    <w:rsid w:val="004E18E8"/>
    <w:rsid w:val="004E213A"/>
    <w:rsid w:val="004E3BF5"/>
    <w:rsid w:val="004E4063"/>
    <w:rsid w:val="004E52CA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20187"/>
    <w:rsid w:val="00526847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246F"/>
    <w:rsid w:val="005541C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B793E"/>
    <w:rsid w:val="005C567D"/>
    <w:rsid w:val="005C78F4"/>
    <w:rsid w:val="005D2E01"/>
    <w:rsid w:val="005D7526"/>
    <w:rsid w:val="005E5B92"/>
    <w:rsid w:val="005E69AE"/>
    <w:rsid w:val="005F1FFE"/>
    <w:rsid w:val="005F2E17"/>
    <w:rsid w:val="005F42E3"/>
    <w:rsid w:val="0060254E"/>
    <w:rsid w:val="00602AEA"/>
    <w:rsid w:val="00602EA0"/>
    <w:rsid w:val="00607E3C"/>
    <w:rsid w:val="00612B14"/>
    <w:rsid w:val="00614FDF"/>
    <w:rsid w:val="006246A7"/>
    <w:rsid w:val="0062595A"/>
    <w:rsid w:val="006321AD"/>
    <w:rsid w:val="00632D3B"/>
    <w:rsid w:val="0063543D"/>
    <w:rsid w:val="00640B80"/>
    <w:rsid w:val="00647114"/>
    <w:rsid w:val="00654AC5"/>
    <w:rsid w:val="006614DC"/>
    <w:rsid w:val="0068172C"/>
    <w:rsid w:val="00691BC3"/>
    <w:rsid w:val="006970CE"/>
    <w:rsid w:val="006A0FE3"/>
    <w:rsid w:val="006A323F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D4B6E"/>
    <w:rsid w:val="006E49E6"/>
    <w:rsid w:val="006E5C86"/>
    <w:rsid w:val="006F1F0D"/>
    <w:rsid w:val="006F3C5D"/>
    <w:rsid w:val="00701468"/>
    <w:rsid w:val="00703CAB"/>
    <w:rsid w:val="00706132"/>
    <w:rsid w:val="007128A6"/>
    <w:rsid w:val="00712FC4"/>
    <w:rsid w:val="00713C44"/>
    <w:rsid w:val="00715960"/>
    <w:rsid w:val="0072603E"/>
    <w:rsid w:val="007263E6"/>
    <w:rsid w:val="00734A5B"/>
    <w:rsid w:val="0074026F"/>
    <w:rsid w:val="007429F6"/>
    <w:rsid w:val="00744E76"/>
    <w:rsid w:val="00750009"/>
    <w:rsid w:val="0075219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1F0F"/>
    <w:rsid w:val="0078418F"/>
    <w:rsid w:val="00790406"/>
    <w:rsid w:val="00792798"/>
    <w:rsid w:val="00792C08"/>
    <w:rsid w:val="007A451B"/>
    <w:rsid w:val="007A78C2"/>
    <w:rsid w:val="007B5F2D"/>
    <w:rsid w:val="007B600E"/>
    <w:rsid w:val="007B670C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3021"/>
    <w:rsid w:val="00805149"/>
    <w:rsid w:val="00806476"/>
    <w:rsid w:val="008133D7"/>
    <w:rsid w:val="00820B25"/>
    <w:rsid w:val="00821380"/>
    <w:rsid w:val="00826F21"/>
    <w:rsid w:val="00827A14"/>
    <w:rsid w:val="008301E7"/>
    <w:rsid w:val="00830747"/>
    <w:rsid w:val="00832A5E"/>
    <w:rsid w:val="00840990"/>
    <w:rsid w:val="00843A7B"/>
    <w:rsid w:val="0084594B"/>
    <w:rsid w:val="00846EB2"/>
    <w:rsid w:val="0085728A"/>
    <w:rsid w:val="00860BA1"/>
    <w:rsid w:val="008624E8"/>
    <w:rsid w:val="00864F5A"/>
    <w:rsid w:val="00866F8F"/>
    <w:rsid w:val="00870F13"/>
    <w:rsid w:val="008768CA"/>
    <w:rsid w:val="008825FE"/>
    <w:rsid w:val="00882C16"/>
    <w:rsid w:val="00884374"/>
    <w:rsid w:val="00887C25"/>
    <w:rsid w:val="008948FA"/>
    <w:rsid w:val="00896B8B"/>
    <w:rsid w:val="008A2500"/>
    <w:rsid w:val="008B7530"/>
    <w:rsid w:val="008B78D0"/>
    <w:rsid w:val="008C384C"/>
    <w:rsid w:val="008D5915"/>
    <w:rsid w:val="008E1B48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4714"/>
    <w:rsid w:val="009454A7"/>
    <w:rsid w:val="009529CA"/>
    <w:rsid w:val="00954C1E"/>
    <w:rsid w:val="0095584F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D0E1E"/>
    <w:rsid w:val="009D3464"/>
    <w:rsid w:val="009F0D1E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2E1F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6440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2A0B"/>
    <w:rsid w:val="00AB37E2"/>
    <w:rsid w:val="00AC21DD"/>
    <w:rsid w:val="00AC48C5"/>
    <w:rsid w:val="00AC6BC6"/>
    <w:rsid w:val="00AC7371"/>
    <w:rsid w:val="00AD112E"/>
    <w:rsid w:val="00AD3D1D"/>
    <w:rsid w:val="00AE204E"/>
    <w:rsid w:val="00AE3516"/>
    <w:rsid w:val="00AE3797"/>
    <w:rsid w:val="00AE7CE8"/>
    <w:rsid w:val="00AF03C7"/>
    <w:rsid w:val="00AF0565"/>
    <w:rsid w:val="00AF2BD7"/>
    <w:rsid w:val="00AF4244"/>
    <w:rsid w:val="00B009DB"/>
    <w:rsid w:val="00B02A63"/>
    <w:rsid w:val="00B05CE3"/>
    <w:rsid w:val="00B05D99"/>
    <w:rsid w:val="00B070F5"/>
    <w:rsid w:val="00B15449"/>
    <w:rsid w:val="00B42CE2"/>
    <w:rsid w:val="00B50276"/>
    <w:rsid w:val="00B5726D"/>
    <w:rsid w:val="00B57EA8"/>
    <w:rsid w:val="00B6199A"/>
    <w:rsid w:val="00B65552"/>
    <w:rsid w:val="00B655A1"/>
    <w:rsid w:val="00B65CD6"/>
    <w:rsid w:val="00B74A57"/>
    <w:rsid w:val="00B76359"/>
    <w:rsid w:val="00B76E61"/>
    <w:rsid w:val="00B77C4D"/>
    <w:rsid w:val="00B84182"/>
    <w:rsid w:val="00B8624F"/>
    <w:rsid w:val="00B93086"/>
    <w:rsid w:val="00B96EEA"/>
    <w:rsid w:val="00BA0B4A"/>
    <w:rsid w:val="00BA19ED"/>
    <w:rsid w:val="00BA300B"/>
    <w:rsid w:val="00BA4B8D"/>
    <w:rsid w:val="00BB40BF"/>
    <w:rsid w:val="00BB7BE7"/>
    <w:rsid w:val="00BC090C"/>
    <w:rsid w:val="00BC0F7D"/>
    <w:rsid w:val="00BC2CF3"/>
    <w:rsid w:val="00BC4B2D"/>
    <w:rsid w:val="00BC6C93"/>
    <w:rsid w:val="00BC7FA1"/>
    <w:rsid w:val="00BD0602"/>
    <w:rsid w:val="00BD5E10"/>
    <w:rsid w:val="00BE3255"/>
    <w:rsid w:val="00BE3EBF"/>
    <w:rsid w:val="00BE581F"/>
    <w:rsid w:val="00BE7995"/>
    <w:rsid w:val="00BF128E"/>
    <w:rsid w:val="00BF5647"/>
    <w:rsid w:val="00C00A12"/>
    <w:rsid w:val="00C0300E"/>
    <w:rsid w:val="00C07EA0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4F89"/>
    <w:rsid w:val="00C6642B"/>
    <w:rsid w:val="00C72833"/>
    <w:rsid w:val="00C72A0B"/>
    <w:rsid w:val="00C76940"/>
    <w:rsid w:val="00C77EA5"/>
    <w:rsid w:val="00C80F1D"/>
    <w:rsid w:val="00C91EF9"/>
    <w:rsid w:val="00C93F40"/>
    <w:rsid w:val="00CA0DA2"/>
    <w:rsid w:val="00CA3D0C"/>
    <w:rsid w:val="00CA533F"/>
    <w:rsid w:val="00CA5750"/>
    <w:rsid w:val="00CA5B42"/>
    <w:rsid w:val="00CB3E98"/>
    <w:rsid w:val="00CB58C3"/>
    <w:rsid w:val="00CB66DF"/>
    <w:rsid w:val="00CB6A91"/>
    <w:rsid w:val="00CC0D6A"/>
    <w:rsid w:val="00CD0C7C"/>
    <w:rsid w:val="00CD2C2A"/>
    <w:rsid w:val="00CD47D7"/>
    <w:rsid w:val="00CD5FA3"/>
    <w:rsid w:val="00CD7ECA"/>
    <w:rsid w:val="00CE0D94"/>
    <w:rsid w:val="00CE1377"/>
    <w:rsid w:val="00CE2522"/>
    <w:rsid w:val="00CF0667"/>
    <w:rsid w:val="00CF20E3"/>
    <w:rsid w:val="00CF42E1"/>
    <w:rsid w:val="00D01E09"/>
    <w:rsid w:val="00D03CA4"/>
    <w:rsid w:val="00D03F69"/>
    <w:rsid w:val="00D12286"/>
    <w:rsid w:val="00D16026"/>
    <w:rsid w:val="00D2126E"/>
    <w:rsid w:val="00D216B8"/>
    <w:rsid w:val="00D25E7F"/>
    <w:rsid w:val="00D264A8"/>
    <w:rsid w:val="00D305D8"/>
    <w:rsid w:val="00D309CC"/>
    <w:rsid w:val="00D32F03"/>
    <w:rsid w:val="00D336EF"/>
    <w:rsid w:val="00D33C6E"/>
    <w:rsid w:val="00D44418"/>
    <w:rsid w:val="00D46431"/>
    <w:rsid w:val="00D470E6"/>
    <w:rsid w:val="00D5539F"/>
    <w:rsid w:val="00D56A52"/>
    <w:rsid w:val="00D57972"/>
    <w:rsid w:val="00D630EC"/>
    <w:rsid w:val="00D675A9"/>
    <w:rsid w:val="00D70167"/>
    <w:rsid w:val="00D724FE"/>
    <w:rsid w:val="00D7265E"/>
    <w:rsid w:val="00D73879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93630"/>
    <w:rsid w:val="00D94A1C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C51A9"/>
    <w:rsid w:val="00DD18E2"/>
    <w:rsid w:val="00DD33C5"/>
    <w:rsid w:val="00DD37AD"/>
    <w:rsid w:val="00DD48D0"/>
    <w:rsid w:val="00DD4C17"/>
    <w:rsid w:val="00DE01F3"/>
    <w:rsid w:val="00DE2C8F"/>
    <w:rsid w:val="00DF07C7"/>
    <w:rsid w:val="00DF2B1F"/>
    <w:rsid w:val="00DF6189"/>
    <w:rsid w:val="00DF62CD"/>
    <w:rsid w:val="00E017F8"/>
    <w:rsid w:val="00E024C7"/>
    <w:rsid w:val="00E066F0"/>
    <w:rsid w:val="00E07ADD"/>
    <w:rsid w:val="00E14033"/>
    <w:rsid w:val="00E1583C"/>
    <w:rsid w:val="00E16509"/>
    <w:rsid w:val="00E22C63"/>
    <w:rsid w:val="00E25959"/>
    <w:rsid w:val="00E3505B"/>
    <w:rsid w:val="00E3507C"/>
    <w:rsid w:val="00E441B7"/>
    <w:rsid w:val="00E44582"/>
    <w:rsid w:val="00E52814"/>
    <w:rsid w:val="00E55017"/>
    <w:rsid w:val="00E60B57"/>
    <w:rsid w:val="00E70A5F"/>
    <w:rsid w:val="00E72324"/>
    <w:rsid w:val="00E72658"/>
    <w:rsid w:val="00E72ABE"/>
    <w:rsid w:val="00E740E9"/>
    <w:rsid w:val="00E77645"/>
    <w:rsid w:val="00E82C8F"/>
    <w:rsid w:val="00E92620"/>
    <w:rsid w:val="00E92F3E"/>
    <w:rsid w:val="00E94933"/>
    <w:rsid w:val="00E94A6D"/>
    <w:rsid w:val="00E95242"/>
    <w:rsid w:val="00E963AF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F025A2"/>
    <w:rsid w:val="00F04712"/>
    <w:rsid w:val="00F21311"/>
    <w:rsid w:val="00F2145A"/>
    <w:rsid w:val="00F2275C"/>
    <w:rsid w:val="00F22EC7"/>
    <w:rsid w:val="00F242D1"/>
    <w:rsid w:val="00F25B0A"/>
    <w:rsid w:val="00F260FA"/>
    <w:rsid w:val="00F3058B"/>
    <w:rsid w:val="00F3112C"/>
    <w:rsid w:val="00F325C8"/>
    <w:rsid w:val="00F37886"/>
    <w:rsid w:val="00F412EA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31CE"/>
    <w:rsid w:val="00F83FE1"/>
    <w:rsid w:val="00F84DB2"/>
    <w:rsid w:val="00F859CB"/>
    <w:rsid w:val="00F90326"/>
    <w:rsid w:val="00F92F35"/>
    <w:rsid w:val="00FA1266"/>
    <w:rsid w:val="00FA47C1"/>
    <w:rsid w:val="00FA5758"/>
    <w:rsid w:val="00FA7E1D"/>
    <w:rsid w:val="00FB140E"/>
    <w:rsid w:val="00FC1192"/>
    <w:rsid w:val="00FC4E9D"/>
    <w:rsid w:val="00FC5727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2">
    <w:name w:val="List 2"/>
    <w:basedOn w:val="List"/>
    <w:rsid w:val="000A403E"/>
    <w:pPr>
      <w:ind w:left="851"/>
    </w:pPr>
  </w:style>
  <w:style w:type="paragraph" w:styleId="List3">
    <w:name w:val="List 3"/>
    <w:basedOn w:val="List2"/>
    <w:rsid w:val="000A403E"/>
    <w:pPr>
      <w:ind w:left="1135"/>
    </w:pPr>
  </w:style>
  <w:style w:type="paragraph" w:styleId="List">
    <w:name w:val="List"/>
    <w:basedOn w:val="Normal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Heading2Char">
    <w:name w:val="Heading 2 Char"/>
    <w:link w:val="Heading2"/>
    <w:rsid w:val="00BE7995"/>
    <w:rPr>
      <w:rFonts w:ascii="Arial" w:hAnsi="Arial"/>
      <w:sz w:val="3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TableNormal"/>
    <w:next w:val="TableGrid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/tsg_ran/TSG_RAN/TSGR_89e/Docs//RP-201987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/tsg_ran/TSG_RAN/TSGR_91e/Docs//RP-210903.zip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/tsg_ran/TSG_RAN/TSGR_84/Docs//RP-19115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832866-3995-4021-9AE4-1BE166B28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3265E9-9BD0-4D7F-81F6-927906C563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C81B1F8-C837-6846-A3A9-95498D379C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8844BE-F7BC-4439-B9C0-1DD714C56A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1</Pages>
  <Words>245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1914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Christian Hoymann</cp:lastModifiedBy>
  <cp:revision>20</cp:revision>
  <cp:lastPrinted>2019-02-25T14:05:00Z</cp:lastPrinted>
  <dcterms:created xsi:type="dcterms:W3CDTF">2021-12-14T11:06:00Z</dcterms:created>
  <dcterms:modified xsi:type="dcterms:W3CDTF">2022-03-07T11:42:00Z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